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EBB" w:rsidRDefault="00696EBB" w:rsidP="00696E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WAYTE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96EBB" w:rsidRDefault="00696EBB" w:rsidP="00696E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6EBB" w:rsidRDefault="00696EBB" w:rsidP="00696E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6EBB" w:rsidRDefault="00696EBB" w:rsidP="00696E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Swanborough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96EBB" w:rsidRDefault="00696EBB" w:rsidP="00696E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96EBB" w:rsidRDefault="00696EBB" w:rsidP="00696E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82A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21-137)</w:t>
      </w:r>
    </w:p>
    <w:p w:rsidR="00696EBB" w:rsidRDefault="00696EBB" w:rsidP="00696E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6EBB" w:rsidRDefault="00696EBB" w:rsidP="00696E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96EBB" w:rsidRDefault="00696EBB" w:rsidP="00696E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  <w:bookmarkStart w:id="0" w:name="_GoBack"/>
      <w:bookmarkEnd w:id="0"/>
    </w:p>
    <w:sectPr w:rsidR="00DD5B8A" w:rsidRPr="00696E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EBB" w:rsidRDefault="00696EBB" w:rsidP="00564E3C">
      <w:pPr>
        <w:spacing w:after="0" w:line="240" w:lineRule="auto"/>
      </w:pPr>
      <w:r>
        <w:separator/>
      </w:r>
    </w:p>
  </w:endnote>
  <w:endnote w:type="continuationSeparator" w:id="0">
    <w:p w:rsidR="00696EBB" w:rsidRDefault="00696EB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96EBB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EBB" w:rsidRDefault="00696EBB" w:rsidP="00564E3C">
      <w:pPr>
        <w:spacing w:after="0" w:line="240" w:lineRule="auto"/>
      </w:pPr>
      <w:r>
        <w:separator/>
      </w:r>
    </w:p>
  </w:footnote>
  <w:footnote w:type="continuationSeparator" w:id="0">
    <w:p w:rsidR="00696EBB" w:rsidRDefault="00696EB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BB"/>
    <w:rsid w:val="00372DC6"/>
    <w:rsid w:val="00564E3C"/>
    <w:rsid w:val="0064591D"/>
    <w:rsid w:val="00696EB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2CD9E"/>
  <w15:chartTrackingRefBased/>
  <w15:docId w15:val="{7385F41A-EF48-45BE-93D5-11CA56E1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96E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2015-12-10T21:04:00Z</dcterms:created>
  <dcterms:modified xsi:type="dcterms:W3CDTF">2015-12-10T21:05:00Z</dcterms:modified>
</cp:coreProperties>
</file>